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1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- Roh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ohbau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